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7F587" w14:textId="77777777" w:rsidR="00B31E15" w:rsidRPr="00690BA6" w:rsidRDefault="00B31E15" w:rsidP="00B31E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WARSHAILL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28313C9" w14:textId="77777777" w:rsidR="00B31E15" w:rsidRDefault="00B31E15" w:rsidP="00B31E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99AD465" w14:textId="77777777" w:rsidR="00B31E15" w:rsidRDefault="00B31E15" w:rsidP="00B31E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30061" w14:textId="77777777" w:rsidR="00B31E15" w:rsidRDefault="00B31E15" w:rsidP="00B31E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27356" w14:textId="77777777" w:rsidR="00B31E15" w:rsidRDefault="00B31E15" w:rsidP="00B31E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1ECF8BE0" w14:textId="77777777" w:rsidR="00B31E15" w:rsidRDefault="00B31E15" w:rsidP="00B31E1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B35DDDA" w14:textId="77777777" w:rsidR="00B31E15" w:rsidRDefault="00B31E15" w:rsidP="00B31E1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C8CC6FD" w14:textId="77777777" w:rsidR="00B31E15" w:rsidRDefault="00B31E15" w:rsidP="00B31E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FBACD19" w14:textId="77777777" w:rsidR="00B31E15" w:rsidRDefault="00B31E15" w:rsidP="00B31E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C5B1537" w14:textId="77777777" w:rsidR="00B31E15" w:rsidRDefault="00B31E15" w:rsidP="00B31E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February 2021</w:t>
      </w:r>
    </w:p>
    <w:p w14:paraId="6F871F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2F298" w14:textId="77777777" w:rsidR="00B31E15" w:rsidRDefault="00B31E15" w:rsidP="009139A6">
      <w:r>
        <w:separator/>
      </w:r>
    </w:p>
  </w:endnote>
  <w:endnote w:type="continuationSeparator" w:id="0">
    <w:p w14:paraId="2DD8AD48" w14:textId="77777777" w:rsidR="00B31E15" w:rsidRDefault="00B31E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A12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CB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531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E467C" w14:textId="77777777" w:rsidR="00B31E15" w:rsidRDefault="00B31E15" w:rsidP="009139A6">
      <w:r>
        <w:separator/>
      </w:r>
    </w:p>
  </w:footnote>
  <w:footnote w:type="continuationSeparator" w:id="0">
    <w:p w14:paraId="19998D43" w14:textId="77777777" w:rsidR="00B31E15" w:rsidRDefault="00B31E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8AB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8FD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A23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E15"/>
    <w:rsid w:val="000666E0"/>
    <w:rsid w:val="002510B7"/>
    <w:rsid w:val="005C130B"/>
    <w:rsid w:val="00826F5C"/>
    <w:rsid w:val="009139A6"/>
    <w:rsid w:val="009448BB"/>
    <w:rsid w:val="00A3176C"/>
    <w:rsid w:val="00B31E15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7F359"/>
  <w15:chartTrackingRefBased/>
  <w15:docId w15:val="{6BF94C7A-5FAA-489C-AD16-CF4FDE4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2021-03-28T11:28:00Z</dcterms:created>
  <dcterms:modified xsi:type="dcterms:W3CDTF">2021-03-28T11:28:00Z</dcterms:modified>
</cp:coreProperties>
</file>